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118954" w14:textId="791D045A" w:rsidR="002B386F" w:rsidRPr="000E74DE" w:rsidRDefault="002B386F" w:rsidP="002B386F">
      <w:pPr>
        <w:spacing w:line="235" w:lineRule="auto"/>
        <w:ind w:left="5103" w:firstLine="0"/>
        <w:rPr>
          <w:rFonts w:cs="Times New Roman"/>
          <w:szCs w:val="28"/>
        </w:rPr>
      </w:pPr>
      <w:bookmarkStart w:id="0" w:name="_GoBack"/>
      <w:bookmarkEnd w:id="0"/>
      <w:r w:rsidRPr="000E74DE">
        <w:rPr>
          <w:rFonts w:cs="Times New Roman"/>
          <w:szCs w:val="28"/>
        </w:rPr>
        <w:t>Приложение</w:t>
      </w:r>
      <w:r>
        <w:rPr>
          <w:rFonts w:cs="Times New Roman"/>
          <w:szCs w:val="28"/>
        </w:rPr>
        <w:t xml:space="preserve"> 1</w:t>
      </w:r>
    </w:p>
    <w:p w14:paraId="12CE2386" w14:textId="77777777" w:rsidR="002B386F" w:rsidRPr="000E74DE" w:rsidRDefault="002B386F" w:rsidP="002B386F">
      <w:pPr>
        <w:spacing w:line="235" w:lineRule="auto"/>
        <w:ind w:left="5103" w:firstLine="0"/>
        <w:rPr>
          <w:rFonts w:cs="Times New Roman"/>
          <w:szCs w:val="28"/>
        </w:rPr>
      </w:pPr>
      <w:r w:rsidRPr="000E74DE">
        <w:rPr>
          <w:rFonts w:cs="Times New Roman"/>
          <w:szCs w:val="28"/>
        </w:rPr>
        <w:t>к постановлению</w:t>
      </w:r>
    </w:p>
    <w:p w14:paraId="09359483" w14:textId="77777777" w:rsidR="002B386F" w:rsidRPr="000E74DE" w:rsidRDefault="002B386F" w:rsidP="002B386F">
      <w:pPr>
        <w:spacing w:line="235" w:lineRule="auto"/>
        <w:ind w:left="5103" w:firstLine="0"/>
        <w:rPr>
          <w:rFonts w:cs="Times New Roman"/>
          <w:szCs w:val="28"/>
        </w:rPr>
      </w:pPr>
      <w:r w:rsidRPr="000E74DE">
        <w:rPr>
          <w:rFonts w:cs="Times New Roman"/>
          <w:szCs w:val="28"/>
        </w:rPr>
        <w:t>Правительства области</w:t>
      </w:r>
    </w:p>
    <w:p w14:paraId="678F2E58" w14:textId="77777777" w:rsidR="002B386F" w:rsidRPr="000E74DE" w:rsidRDefault="002B386F" w:rsidP="002B386F">
      <w:pPr>
        <w:spacing w:line="235" w:lineRule="auto"/>
        <w:ind w:left="5103" w:firstLine="0"/>
        <w:rPr>
          <w:rFonts w:cs="Times New Roman"/>
          <w:szCs w:val="28"/>
        </w:rPr>
      </w:pPr>
      <w:r w:rsidRPr="000E74DE">
        <w:rPr>
          <w:rFonts w:cs="Times New Roman"/>
          <w:szCs w:val="28"/>
        </w:rPr>
        <w:t>от _______________ № ______</w:t>
      </w:r>
    </w:p>
    <w:p w14:paraId="7AF1CE1E" w14:textId="77777777" w:rsidR="002B386F" w:rsidRPr="000E74DE" w:rsidRDefault="002B386F" w:rsidP="002B386F">
      <w:pPr>
        <w:spacing w:line="235" w:lineRule="auto"/>
        <w:ind w:left="5103" w:firstLine="0"/>
        <w:rPr>
          <w:rFonts w:cs="Times New Roman"/>
          <w:szCs w:val="28"/>
        </w:rPr>
      </w:pPr>
    </w:p>
    <w:p w14:paraId="5973EC30" w14:textId="77777777" w:rsidR="002B386F" w:rsidRDefault="002B386F" w:rsidP="002B386F">
      <w:pPr>
        <w:spacing w:line="235" w:lineRule="auto"/>
        <w:ind w:firstLine="0"/>
        <w:jc w:val="center"/>
        <w:rPr>
          <w:rFonts w:cs="Times New Roman"/>
          <w:b/>
          <w:szCs w:val="28"/>
        </w:rPr>
      </w:pPr>
    </w:p>
    <w:p w14:paraId="6A620F11" w14:textId="0DFA6150" w:rsidR="002B386F" w:rsidRDefault="002B386F" w:rsidP="002B386F">
      <w:pPr>
        <w:spacing w:line="235" w:lineRule="auto"/>
        <w:ind w:firstLine="0"/>
        <w:jc w:val="center"/>
        <w:rPr>
          <w:rFonts w:cs="Times New Roman"/>
          <w:b/>
          <w:szCs w:val="28"/>
        </w:rPr>
      </w:pPr>
      <w:r w:rsidRPr="000E74DE">
        <w:rPr>
          <w:rFonts w:cs="Times New Roman"/>
          <w:b/>
          <w:szCs w:val="28"/>
        </w:rPr>
        <w:t>ИЗМЕНЕНИЯ,</w:t>
      </w:r>
      <w:r>
        <w:rPr>
          <w:rFonts w:cs="Times New Roman"/>
          <w:b/>
          <w:szCs w:val="28"/>
        </w:rPr>
        <w:t xml:space="preserve"> </w:t>
      </w:r>
    </w:p>
    <w:p w14:paraId="0FE4636A" w14:textId="5CDB769B" w:rsidR="002B386F" w:rsidRDefault="002B386F" w:rsidP="002B386F">
      <w:pPr>
        <w:spacing w:line="235" w:lineRule="auto"/>
        <w:ind w:firstLine="0"/>
        <w:jc w:val="center"/>
        <w:rPr>
          <w:rFonts w:cs="Times New Roman"/>
          <w:b/>
          <w:szCs w:val="28"/>
        </w:rPr>
      </w:pPr>
      <w:r w:rsidRPr="000E74DE">
        <w:rPr>
          <w:rFonts w:cs="Times New Roman"/>
          <w:b/>
          <w:szCs w:val="28"/>
        </w:rPr>
        <w:t xml:space="preserve">вносимые в </w:t>
      </w:r>
      <w:r w:rsidRPr="002B386F">
        <w:rPr>
          <w:rFonts w:cs="Times New Roman"/>
          <w:b/>
          <w:szCs w:val="28"/>
        </w:rPr>
        <w:t>Положение о порядке взаимодействия исполнительных органов государственной власти Ярославской области при согласовании документации по планировке территории</w:t>
      </w:r>
    </w:p>
    <w:p w14:paraId="3EDF4EB8" w14:textId="77777777" w:rsidR="002B386F" w:rsidRDefault="002B386F" w:rsidP="002B386F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</w:p>
    <w:p w14:paraId="79521C06" w14:textId="0903FDC0" w:rsidR="00677A9F" w:rsidRPr="002B386F" w:rsidRDefault="00B50523" w:rsidP="00677A9F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 w:rsidRPr="002B386F">
        <w:rPr>
          <w:rFonts w:cs="Times New Roman"/>
          <w:szCs w:val="28"/>
        </w:rPr>
        <w:t>1.</w:t>
      </w:r>
      <w:r w:rsidR="002D5AF6" w:rsidRPr="002B386F">
        <w:rPr>
          <w:rFonts w:cs="Times New Roman"/>
          <w:szCs w:val="28"/>
        </w:rPr>
        <w:t> </w:t>
      </w:r>
      <w:r w:rsidR="005B55AA" w:rsidRPr="002B386F">
        <w:rPr>
          <w:rFonts w:cs="Times New Roman"/>
          <w:szCs w:val="28"/>
        </w:rPr>
        <w:t xml:space="preserve">В пункте 2, абзаце четвертом пункта 4 </w:t>
      </w:r>
      <w:r w:rsidR="00677A9F" w:rsidRPr="002B386F">
        <w:rPr>
          <w:rFonts w:cs="Times New Roman"/>
          <w:spacing w:val="-2"/>
          <w:szCs w:val="28"/>
        </w:rPr>
        <w:t xml:space="preserve">слово «департамент» </w:t>
      </w:r>
      <w:r w:rsidR="00677A9F" w:rsidRPr="002B386F">
        <w:rPr>
          <w:rFonts w:cs="Times New Roman"/>
          <w:szCs w:val="28"/>
        </w:rPr>
        <w:t>заменить словом «министерство».</w:t>
      </w:r>
    </w:p>
    <w:p w14:paraId="29EC9357" w14:textId="2CFE6219" w:rsidR="002D5AF6" w:rsidRPr="002B386F" w:rsidRDefault="00B50523" w:rsidP="00C059CD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 w:rsidRPr="002B386F">
        <w:rPr>
          <w:rFonts w:cs="Times New Roman"/>
          <w:szCs w:val="28"/>
        </w:rPr>
        <w:t>2</w:t>
      </w:r>
      <w:r w:rsidR="00677A9F" w:rsidRPr="002B386F">
        <w:rPr>
          <w:rFonts w:cs="Times New Roman"/>
          <w:szCs w:val="28"/>
        </w:rPr>
        <w:t xml:space="preserve">. </w:t>
      </w:r>
      <w:r w:rsidR="002D5AF6" w:rsidRPr="002B386F">
        <w:rPr>
          <w:rFonts w:cs="Times New Roman"/>
          <w:szCs w:val="28"/>
        </w:rPr>
        <w:t>В абзаце первом пункта 3, пункте 6 слово «Департамент» заменить словом «Министерство».</w:t>
      </w:r>
    </w:p>
    <w:p w14:paraId="5A6D6F73" w14:textId="0745B01F" w:rsidR="005B55AA" w:rsidRPr="002B386F" w:rsidRDefault="002D5AF6" w:rsidP="00C059CD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 w:rsidRPr="002B386F">
        <w:rPr>
          <w:rFonts w:cs="Times New Roman"/>
          <w:szCs w:val="28"/>
        </w:rPr>
        <w:t>3. </w:t>
      </w:r>
      <w:r w:rsidR="00677A9F" w:rsidRPr="002B386F">
        <w:rPr>
          <w:rFonts w:cs="Times New Roman"/>
          <w:szCs w:val="28"/>
        </w:rPr>
        <w:t>В пункте 7:</w:t>
      </w:r>
    </w:p>
    <w:p w14:paraId="09082B40" w14:textId="49B503B4" w:rsidR="00677A9F" w:rsidRPr="002B386F" w:rsidRDefault="00677A9F" w:rsidP="00C059CD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 w:rsidRPr="002B386F">
        <w:rPr>
          <w:rFonts w:cs="Times New Roman"/>
          <w:szCs w:val="28"/>
        </w:rPr>
        <w:t>-</w:t>
      </w:r>
      <w:r w:rsidR="002D5AF6" w:rsidRPr="002B386F">
        <w:rPr>
          <w:rFonts w:cs="Times New Roman"/>
          <w:szCs w:val="28"/>
        </w:rPr>
        <w:t> </w:t>
      </w:r>
      <w:r w:rsidRPr="002B386F">
        <w:rPr>
          <w:rFonts w:cs="Times New Roman"/>
          <w:szCs w:val="28"/>
        </w:rPr>
        <w:t>слова «развития жилищно-коммунального комплекса, энергосбережения, тарифного регулирования и дорожного хозяйства</w:t>
      </w:r>
      <w:r w:rsidR="002D5AF6" w:rsidRPr="002B386F">
        <w:rPr>
          <w:rFonts w:cs="Times New Roman"/>
          <w:szCs w:val="28"/>
        </w:rPr>
        <w:t>,</w:t>
      </w:r>
      <w:r w:rsidRPr="002B386F">
        <w:rPr>
          <w:rFonts w:cs="Times New Roman"/>
          <w:szCs w:val="28"/>
        </w:rPr>
        <w:t xml:space="preserve">» </w:t>
      </w:r>
      <w:r w:rsidR="002D5AF6" w:rsidRPr="002B386F">
        <w:rPr>
          <w:rFonts w:cs="Times New Roman"/>
          <w:szCs w:val="28"/>
        </w:rPr>
        <w:t>исключить</w:t>
      </w:r>
      <w:r w:rsidRPr="002B386F">
        <w:rPr>
          <w:rFonts w:eastAsiaTheme="minorHAnsi" w:cs="Times New Roman"/>
          <w:szCs w:val="28"/>
        </w:rPr>
        <w:t>;</w:t>
      </w:r>
    </w:p>
    <w:p w14:paraId="7C785511" w14:textId="1A9E92D3" w:rsidR="00677A9F" w:rsidRPr="002B386F" w:rsidRDefault="00677A9F" w:rsidP="00C059CD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 w:rsidRPr="002B386F">
        <w:rPr>
          <w:rFonts w:eastAsiaTheme="minorHAnsi" w:cs="Times New Roman"/>
          <w:szCs w:val="28"/>
        </w:rPr>
        <w:t xml:space="preserve">- </w:t>
      </w:r>
      <w:r w:rsidRPr="002B386F">
        <w:rPr>
          <w:rFonts w:cs="Times New Roman"/>
          <w:spacing w:val="-2"/>
          <w:szCs w:val="28"/>
        </w:rPr>
        <w:t>слово «департамент</w:t>
      </w:r>
      <w:r w:rsidR="00B50523" w:rsidRPr="002B386F">
        <w:rPr>
          <w:rFonts w:cs="Times New Roman"/>
          <w:spacing w:val="-2"/>
          <w:szCs w:val="28"/>
        </w:rPr>
        <w:t>а</w:t>
      </w:r>
      <w:r w:rsidRPr="002B386F">
        <w:rPr>
          <w:rFonts w:cs="Times New Roman"/>
          <w:spacing w:val="-2"/>
          <w:szCs w:val="28"/>
        </w:rPr>
        <w:t xml:space="preserve">» </w:t>
      </w:r>
      <w:r w:rsidRPr="002B386F">
        <w:rPr>
          <w:rFonts w:cs="Times New Roman"/>
          <w:szCs w:val="28"/>
        </w:rPr>
        <w:t>заменить словом «министерств</w:t>
      </w:r>
      <w:r w:rsidR="00B50523" w:rsidRPr="002B386F">
        <w:rPr>
          <w:rFonts w:cs="Times New Roman"/>
          <w:szCs w:val="28"/>
        </w:rPr>
        <w:t>а</w:t>
      </w:r>
      <w:r w:rsidRPr="002B386F">
        <w:rPr>
          <w:rFonts w:cs="Times New Roman"/>
          <w:szCs w:val="28"/>
        </w:rPr>
        <w:t>».</w:t>
      </w:r>
    </w:p>
    <w:p w14:paraId="5AFDAC93" w14:textId="585BEFBB" w:rsidR="000E5D34" w:rsidRPr="002B386F" w:rsidRDefault="002D5AF6" w:rsidP="000E5D34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 w:rsidRPr="002B386F">
        <w:rPr>
          <w:rFonts w:cs="Times New Roman"/>
          <w:szCs w:val="28"/>
        </w:rPr>
        <w:t>4</w:t>
      </w:r>
      <w:r w:rsidR="000E5D34" w:rsidRPr="002B386F">
        <w:rPr>
          <w:rFonts w:cs="Times New Roman"/>
          <w:szCs w:val="28"/>
        </w:rPr>
        <w:t>.</w:t>
      </w:r>
      <w:r w:rsidRPr="002B386F">
        <w:rPr>
          <w:rFonts w:cs="Times New Roman"/>
          <w:szCs w:val="28"/>
        </w:rPr>
        <w:t> </w:t>
      </w:r>
      <w:r w:rsidR="000E5D34" w:rsidRPr="002B386F">
        <w:rPr>
          <w:rFonts w:cs="Times New Roman"/>
          <w:szCs w:val="28"/>
        </w:rPr>
        <w:t>Перечень отраслевых органов исполнительной власти области, осуществляющих рассмотрение документации по планировке территории (</w:t>
      </w:r>
      <w:r w:rsidRPr="002B386F">
        <w:rPr>
          <w:rFonts w:cs="Times New Roman"/>
          <w:szCs w:val="28"/>
        </w:rPr>
        <w:t>п</w:t>
      </w:r>
      <w:r w:rsidR="000E5D34" w:rsidRPr="002B386F">
        <w:rPr>
          <w:rFonts w:cs="Times New Roman"/>
          <w:szCs w:val="28"/>
        </w:rPr>
        <w:t>риложение к Положению)</w:t>
      </w:r>
      <w:r w:rsidRPr="002B386F">
        <w:rPr>
          <w:rFonts w:cs="Times New Roman"/>
          <w:szCs w:val="28"/>
        </w:rPr>
        <w:t>,</w:t>
      </w:r>
      <w:r w:rsidR="000E5D34" w:rsidRPr="002B386F">
        <w:rPr>
          <w:rFonts w:cs="Times New Roman"/>
          <w:szCs w:val="28"/>
        </w:rPr>
        <w:t xml:space="preserve"> изложить в следующей редакции:</w:t>
      </w:r>
    </w:p>
    <w:p w14:paraId="2E316248" w14:textId="77777777" w:rsidR="000E5D34" w:rsidRPr="002B386F" w:rsidRDefault="000E5D34" w:rsidP="000E5D34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</w:p>
    <w:p w14:paraId="7A483D0E" w14:textId="370FD296" w:rsidR="000E5D34" w:rsidRPr="002B386F" w:rsidRDefault="000E5D34" w:rsidP="000E5D34">
      <w:pPr>
        <w:pStyle w:val="af2"/>
        <w:spacing w:before="105" w:beforeAutospacing="0" w:after="0" w:afterAutospacing="0" w:line="180" w:lineRule="atLeast"/>
        <w:jc w:val="right"/>
        <w:rPr>
          <w:sz w:val="28"/>
          <w:szCs w:val="28"/>
        </w:rPr>
      </w:pPr>
      <w:r w:rsidRPr="002B386F">
        <w:rPr>
          <w:sz w:val="28"/>
          <w:szCs w:val="28"/>
        </w:rPr>
        <w:t>«Приложение</w:t>
      </w:r>
    </w:p>
    <w:p w14:paraId="405B2F1B" w14:textId="77777777" w:rsidR="000E5D34" w:rsidRPr="002B386F" w:rsidRDefault="000E5D34" w:rsidP="000E5D34">
      <w:pPr>
        <w:pStyle w:val="af2"/>
        <w:spacing w:before="0" w:beforeAutospacing="0" w:after="0" w:afterAutospacing="0" w:line="180" w:lineRule="atLeast"/>
        <w:jc w:val="right"/>
        <w:rPr>
          <w:sz w:val="28"/>
          <w:szCs w:val="28"/>
        </w:rPr>
      </w:pPr>
      <w:r w:rsidRPr="002B386F">
        <w:rPr>
          <w:sz w:val="28"/>
          <w:szCs w:val="28"/>
        </w:rPr>
        <w:t>к Положению</w:t>
      </w:r>
    </w:p>
    <w:p w14:paraId="052B03BE" w14:textId="77777777" w:rsidR="000E5D34" w:rsidRPr="002B386F" w:rsidRDefault="000E5D34" w:rsidP="000E5D34">
      <w:pPr>
        <w:pStyle w:val="af2"/>
        <w:spacing w:before="0" w:beforeAutospacing="0" w:after="0" w:afterAutospacing="0"/>
        <w:jc w:val="both"/>
        <w:rPr>
          <w:sz w:val="28"/>
          <w:szCs w:val="28"/>
        </w:rPr>
      </w:pPr>
      <w:r w:rsidRPr="002B386F">
        <w:rPr>
          <w:sz w:val="28"/>
          <w:szCs w:val="28"/>
        </w:rPr>
        <w:t> </w:t>
      </w:r>
    </w:p>
    <w:p w14:paraId="5E3B36D6" w14:textId="77777777" w:rsidR="000E5D34" w:rsidRPr="002B386F" w:rsidRDefault="000E5D34" w:rsidP="000E5D34">
      <w:pPr>
        <w:pStyle w:val="af2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B386F">
        <w:rPr>
          <w:b/>
          <w:bCs/>
          <w:sz w:val="28"/>
          <w:szCs w:val="28"/>
        </w:rPr>
        <w:t>ПЕРЕЧЕНЬ</w:t>
      </w:r>
    </w:p>
    <w:p w14:paraId="6F309AD4" w14:textId="19D09257" w:rsidR="000E5D34" w:rsidRPr="002B386F" w:rsidRDefault="000E5D34" w:rsidP="000E5D34">
      <w:pPr>
        <w:pStyle w:val="af2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B386F">
        <w:rPr>
          <w:b/>
          <w:bCs/>
          <w:sz w:val="28"/>
          <w:szCs w:val="28"/>
        </w:rPr>
        <w:t>отраслевых органов исполнительной власти области,</w:t>
      </w:r>
      <w:r w:rsidR="002D5AF6" w:rsidRPr="002B386F">
        <w:rPr>
          <w:b/>
          <w:bCs/>
          <w:sz w:val="28"/>
          <w:szCs w:val="28"/>
        </w:rPr>
        <w:t xml:space="preserve"> </w:t>
      </w:r>
      <w:r w:rsidRPr="002B386F">
        <w:rPr>
          <w:b/>
          <w:bCs/>
          <w:sz w:val="28"/>
          <w:szCs w:val="28"/>
        </w:rPr>
        <w:t>осуществляющих рассмотрение документации</w:t>
      </w:r>
      <w:r w:rsidR="002D5AF6" w:rsidRPr="002B386F">
        <w:rPr>
          <w:b/>
          <w:bCs/>
          <w:sz w:val="28"/>
          <w:szCs w:val="28"/>
        </w:rPr>
        <w:t xml:space="preserve"> </w:t>
      </w:r>
      <w:r w:rsidRPr="002B386F">
        <w:rPr>
          <w:b/>
          <w:bCs/>
          <w:sz w:val="28"/>
          <w:szCs w:val="28"/>
        </w:rPr>
        <w:t>по планировке территории</w:t>
      </w:r>
    </w:p>
    <w:p w14:paraId="36B0BCD7" w14:textId="77777777" w:rsidR="000E5D34" w:rsidRPr="002B386F" w:rsidRDefault="000E5D34" w:rsidP="000E5D34">
      <w:pPr>
        <w:pStyle w:val="af2"/>
        <w:spacing w:before="0" w:beforeAutospacing="0" w:after="0" w:afterAutospacing="0"/>
        <w:jc w:val="both"/>
        <w:rPr>
          <w:sz w:val="28"/>
          <w:szCs w:val="28"/>
        </w:rPr>
      </w:pPr>
      <w:r w:rsidRPr="002B386F">
        <w:rPr>
          <w:sz w:val="28"/>
          <w:szCs w:val="28"/>
        </w:rPr>
        <w:t> </w:t>
      </w:r>
    </w:p>
    <w:p w14:paraId="35494751" w14:textId="16AC5780" w:rsidR="000E5D34" w:rsidRPr="002B386F" w:rsidRDefault="000E5D34" w:rsidP="002B386F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386F">
        <w:rPr>
          <w:sz w:val="28"/>
          <w:szCs w:val="28"/>
        </w:rPr>
        <w:t>1. Министерство строительства Ярославской области</w:t>
      </w:r>
    </w:p>
    <w:p w14:paraId="5741C5A4" w14:textId="718AC368" w:rsidR="000E5D34" w:rsidRPr="002B386F" w:rsidRDefault="000E5D34" w:rsidP="002B386F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386F">
        <w:rPr>
          <w:sz w:val="28"/>
          <w:szCs w:val="28"/>
        </w:rPr>
        <w:t>2.</w:t>
      </w:r>
      <w:r w:rsidR="002D5AF6" w:rsidRPr="002B386F">
        <w:rPr>
          <w:sz w:val="28"/>
          <w:szCs w:val="28"/>
        </w:rPr>
        <w:t> </w:t>
      </w:r>
      <w:r w:rsidRPr="002B386F">
        <w:rPr>
          <w:sz w:val="28"/>
          <w:szCs w:val="28"/>
        </w:rPr>
        <w:t>Министерство жилищно-коммунального хозяйства Ярославской области</w:t>
      </w:r>
    </w:p>
    <w:p w14:paraId="11480EE8" w14:textId="15C44241" w:rsidR="000E5D34" w:rsidRPr="002B386F" w:rsidRDefault="000E5D34" w:rsidP="002B386F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386F">
        <w:rPr>
          <w:sz w:val="28"/>
          <w:szCs w:val="28"/>
        </w:rPr>
        <w:t>3. Министерство транспорта Ярославской области</w:t>
      </w:r>
    </w:p>
    <w:p w14:paraId="14708418" w14:textId="737768A3" w:rsidR="000E5D34" w:rsidRPr="002B386F" w:rsidRDefault="000E5D34" w:rsidP="002B386F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386F">
        <w:rPr>
          <w:sz w:val="28"/>
          <w:szCs w:val="28"/>
        </w:rPr>
        <w:t>4.</w:t>
      </w:r>
      <w:r w:rsidR="002D5AF6" w:rsidRPr="002B386F">
        <w:rPr>
          <w:sz w:val="28"/>
          <w:szCs w:val="28"/>
        </w:rPr>
        <w:t> </w:t>
      </w:r>
      <w:r w:rsidRPr="002B386F">
        <w:rPr>
          <w:sz w:val="28"/>
          <w:szCs w:val="28"/>
        </w:rPr>
        <w:t>Министерство лесного хозяйства и природопользования Ярославской области</w:t>
      </w:r>
    </w:p>
    <w:p w14:paraId="771EB84C" w14:textId="46F618CB" w:rsidR="000E5D34" w:rsidRPr="002B386F" w:rsidRDefault="000E5D34" w:rsidP="002B386F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386F">
        <w:rPr>
          <w:sz w:val="28"/>
          <w:szCs w:val="28"/>
        </w:rPr>
        <w:t>5.</w:t>
      </w:r>
      <w:r w:rsidR="002D5AF6" w:rsidRPr="002B386F">
        <w:rPr>
          <w:sz w:val="28"/>
          <w:szCs w:val="28"/>
        </w:rPr>
        <w:t> </w:t>
      </w:r>
      <w:r w:rsidRPr="002B386F">
        <w:rPr>
          <w:sz w:val="28"/>
          <w:szCs w:val="28"/>
        </w:rPr>
        <w:t>Государственная служба охраны объектов культурного наследия Ярославской области</w:t>
      </w:r>
    </w:p>
    <w:p w14:paraId="7091263B" w14:textId="420D6BFE" w:rsidR="000E5D34" w:rsidRPr="002B386F" w:rsidRDefault="000E5D34" w:rsidP="002B386F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386F">
        <w:rPr>
          <w:sz w:val="28"/>
          <w:szCs w:val="28"/>
        </w:rPr>
        <w:t>6. Министерство дорожного хозяйства Ярославской области</w:t>
      </w:r>
    </w:p>
    <w:p w14:paraId="0B74918F" w14:textId="2230AD9A" w:rsidR="000E5D34" w:rsidRPr="002B386F" w:rsidRDefault="000E5D34" w:rsidP="002B386F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386F">
        <w:rPr>
          <w:sz w:val="28"/>
          <w:szCs w:val="28"/>
        </w:rPr>
        <w:t>7. Министерство агропромышленного комплекса и потребительского рынка Ярославской области</w:t>
      </w:r>
    </w:p>
    <w:p w14:paraId="1200D2A0" w14:textId="245D6C64" w:rsidR="000E5D34" w:rsidRPr="002B386F" w:rsidRDefault="000E5D34" w:rsidP="002B386F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386F">
        <w:rPr>
          <w:sz w:val="28"/>
          <w:szCs w:val="28"/>
        </w:rPr>
        <w:t>8. Министерство имущественных отношений Ярославской области».</w:t>
      </w:r>
    </w:p>
    <w:p w14:paraId="198E932C" w14:textId="77777777" w:rsidR="007F6B51" w:rsidRPr="002B386F" w:rsidRDefault="007F6B51" w:rsidP="00391A7A">
      <w:pPr>
        <w:ind w:left="5103" w:firstLine="0"/>
        <w:jc w:val="both"/>
        <w:rPr>
          <w:rFonts w:cs="Times New Roman"/>
          <w:szCs w:val="28"/>
        </w:rPr>
      </w:pPr>
    </w:p>
    <w:p w14:paraId="58F3AA6B" w14:textId="77777777" w:rsidR="007F6B51" w:rsidRPr="002B386F" w:rsidRDefault="007F6B51" w:rsidP="0038199C">
      <w:pPr>
        <w:ind w:left="5103" w:firstLine="0"/>
        <w:jc w:val="both"/>
        <w:rPr>
          <w:rFonts w:cs="Times New Roman"/>
          <w:szCs w:val="28"/>
        </w:rPr>
      </w:pPr>
    </w:p>
    <w:sectPr w:rsidR="007F6B51" w:rsidRPr="002B386F" w:rsidSect="00923FAD">
      <w:headerReference w:type="first" r:id="rId10"/>
      <w:pgSz w:w="11906" w:h="16838" w:code="9"/>
      <w:pgMar w:top="1134" w:right="567" w:bottom="1135" w:left="1985" w:header="709" w:footer="3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851AED" w14:textId="77777777" w:rsidR="00A43CE4" w:rsidRDefault="00A43CE4" w:rsidP="00CF5840">
      <w:r>
        <w:separator/>
      </w:r>
    </w:p>
  </w:endnote>
  <w:endnote w:type="continuationSeparator" w:id="0">
    <w:p w14:paraId="45C52A88" w14:textId="77777777" w:rsidR="00A43CE4" w:rsidRDefault="00A43CE4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DE743" w14:textId="77777777" w:rsidR="00A43CE4" w:rsidRDefault="00A43CE4" w:rsidP="00CF5840">
      <w:r>
        <w:separator/>
      </w:r>
    </w:p>
  </w:footnote>
  <w:footnote w:type="continuationSeparator" w:id="0">
    <w:p w14:paraId="091BD2A0" w14:textId="77777777" w:rsidR="00A43CE4" w:rsidRDefault="00A43CE4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618384" w14:textId="77777777" w:rsidR="00E20637" w:rsidRDefault="00E2063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430"/>
    <w:rsid w:val="0000609F"/>
    <w:rsid w:val="00007DCA"/>
    <w:rsid w:val="00013573"/>
    <w:rsid w:val="00013D48"/>
    <w:rsid w:val="00081FDC"/>
    <w:rsid w:val="000950B9"/>
    <w:rsid w:val="0009754A"/>
    <w:rsid w:val="000A5302"/>
    <w:rsid w:val="000E5D34"/>
    <w:rsid w:val="000F08C7"/>
    <w:rsid w:val="000F20AF"/>
    <w:rsid w:val="000F4D82"/>
    <w:rsid w:val="000F6352"/>
    <w:rsid w:val="001227B6"/>
    <w:rsid w:val="00123B34"/>
    <w:rsid w:val="00126088"/>
    <w:rsid w:val="0013185E"/>
    <w:rsid w:val="00132012"/>
    <w:rsid w:val="001347C5"/>
    <w:rsid w:val="001409A5"/>
    <w:rsid w:val="00141853"/>
    <w:rsid w:val="00150D09"/>
    <w:rsid w:val="00167C74"/>
    <w:rsid w:val="001707B3"/>
    <w:rsid w:val="00175523"/>
    <w:rsid w:val="00185D5D"/>
    <w:rsid w:val="001B500E"/>
    <w:rsid w:val="001B6AAD"/>
    <w:rsid w:val="001B723C"/>
    <w:rsid w:val="001C78DA"/>
    <w:rsid w:val="001D6031"/>
    <w:rsid w:val="001E4337"/>
    <w:rsid w:val="001E79CC"/>
    <w:rsid w:val="001F4440"/>
    <w:rsid w:val="00213E3F"/>
    <w:rsid w:val="002306C4"/>
    <w:rsid w:val="00240EC6"/>
    <w:rsid w:val="002500AA"/>
    <w:rsid w:val="00260038"/>
    <w:rsid w:val="00261709"/>
    <w:rsid w:val="002663E4"/>
    <w:rsid w:val="00273D45"/>
    <w:rsid w:val="00283F1D"/>
    <w:rsid w:val="002853E9"/>
    <w:rsid w:val="00290F1D"/>
    <w:rsid w:val="002A7A69"/>
    <w:rsid w:val="002B21C8"/>
    <w:rsid w:val="002B35D1"/>
    <w:rsid w:val="002B386F"/>
    <w:rsid w:val="002D5944"/>
    <w:rsid w:val="002D5AF6"/>
    <w:rsid w:val="002E30F4"/>
    <w:rsid w:val="002F30DD"/>
    <w:rsid w:val="002F6DDE"/>
    <w:rsid w:val="003143E8"/>
    <w:rsid w:val="00316CBE"/>
    <w:rsid w:val="003246AA"/>
    <w:rsid w:val="00342020"/>
    <w:rsid w:val="003509FC"/>
    <w:rsid w:val="003609EA"/>
    <w:rsid w:val="003644C7"/>
    <w:rsid w:val="00365333"/>
    <w:rsid w:val="003656CE"/>
    <w:rsid w:val="0036609F"/>
    <w:rsid w:val="003804F6"/>
    <w:rsid w:val="00381164"/>
    <w:rsid w:val="0038199C"/>
    <w:rsid w:val="003825E3"/>
    <w:rsid w:val="00391A7A"/>
    <w:rsid w:val="003A2DCC"/>
    <w:rsid w:val="003A422C"/>
    <w:rsid w:val="003B1BA6"/>
    <w:rsid w:val="003D1E8D"/>
    <w:rsid w:val="003F400E"/>
    <w:rsid w:val="003F43C8"/>
    <w:rsid w:val="003F65E2"/>
    <w:rsid w:val="00403210"/>
    <w:rsid w:val="004040E0"/>
    <w:rsid w:val="00406340"/>
    <w:rsid w:val="0040656C"/>
    <w:rsid w:val="004077A1"/>
    <w:rsid w:val="004176C2"/>
    <w:rsid w:val="00431BFF"/>
    <w:rsid w:val="00447FE6"/>
    <w:rsid w:val="00454B5D"/>
    <w:rsid w:val="00470773"/>
    <w:rsid w:val="00487DAB"/>
    <w:rsid w:val="004B5064"/>
    <w:rsid w:val="005031AD"/>
    <w:rsid w:val="005112EC"/>
    <w:rsid w:val="005172A3"/>
    <w:rsid w:val="0053231E"/>
    <w:rsid w:val="00547508"/>
    <w:rsid w:val="00553878"/>
    <w:rsid w:val="00561173"/>
    <w:rsid w:val="00563753"/>
    <w:rsid w:val="00570FBB"/>
    <w:rsid w:val="005716CD"/>
    <w:rsid w:val="00573906"/>
    <w:rsid w:val="0057594B"/>
    <w:rsid w:val="00580FB4"/>
    <w:rsid w:val="005862FB"/>
    <w:rsid w:val="005A1F84"/>
    <w:rsid w:val="005A2AF1"/>
    <w:rsid w:val="005B1B29"/>
    <w:rsid w:val="005B4220"/>
    <w:rsid w:val="005B55AA"/>
    <w:rsid w:val="005B6FFC"/>
    <w:rsid w:val="005C1E7B"/>
    <w:rsid w:val="005D0750"/>
    <w:rsid w:val="005D4AE9"/>
    <w:rsid w:val="005E196D"/>
    <w:rsid w:val="005F2543"/>
    <w:rsid w:val="00604698"/>
    <w:rsid w:val="006157BF"/>
    <w:rsid w:val="006264AC"/>
    <w:rsid w:val="00631ABE"/>
    <w:rsid w:val="00643AEB"/>
    <w:rsid w:val="00644252"/>
    <w:rsid w:val="00647181"/>
    <w:rsid w:val="00650BDD"/>
    <w:rsid w:val="00654D29"/>
    <w:rsid w:val="006556EF"/>
    <w:rsid w:val="006560DF"/>
    <w:rsid w:val="00665940"/>
    <w:rsid w:val="0066664B"/>
    <w:rsid w:val="00672D7B"/>
    <w:rsid w:val="00677A9F"/>
    <w:rsid w:val="00681496"/>
    <w:rsid w:val="006859A9"/>
    <w:rsid w:val="006907B3"/>
    <w:rsid w:val="006A3480"/>
    <w:rsid w:val="006A3FFC"/>
    <w:rsid w:val="006B359C"/>
    <w:rsid w:val="006C1687"/>
    <w:rsid w:val="006C35EB"/>
    <w:rsid w:val="006E55F0"/>
    <w:rsid w:val="006F5019"/>
    <w:rsid w:val="007034AF"/>
    <w:rsid w:val="00721787"/>
    <w:rsid w:val="00722D95"/>
    <w:rsid w:val="00733A53"/>
    <w:rsid w:val="007341B3"/>
    <w:rsid w:val="00737E26"/>
    <w:rsid w:val="00740CC7"/>
    <w:rsid w:val="00741FAD"/>
    <w:rsid w:val="00744E79"/>
    <w:rsid w:val="0076769A"/>
    <w:rsid w:val="0077325B"/>
    <w:rsid w:val="00784ADC"/>
    <w:rsid w:val="00794BFE"/>
    <w:rsid w:val="00796C37"/>
    <w:rsid w:val="007A1C6F"/>
    <w:rsid w:val="007A6C3D"/>
    <w:rsid w:val="007D6917"/>
    <w:rsid w:val="007E0425"/>
    <w:rsid w:val="007E0937"/>
    <w:rsid w:val="007F17D0"/>
    <w:rsid w:val="007F6B51"/>
    <w:rsid w:val="00801D0E"/>
    <w:rsid w:val="00802DEB"/>
    <w:rsid w:val="00804D68"/>
    <w:rsid w:val="0081022C"/>
    <w:rsid w:val="00810833"/>
    <w:rsid w:val="00834946"/>
    <w:rsid w:val="00857BE8"/>
    <w:rsid w:val="008623EC"/>
    <w:rsid w:val="008659E6"/>
    <w:rsid w:val="008660E4"/>
    <w:rsid w:val="00872F96"/>
    <w:rsid w:val="0088269F"/>
    <w:rsid w:val="008B4DDC"/>
    <w:rsid w:val="008C1CB8"/>
    <w:rsid w:val="008C3F57"/>
    <w:rsid w:val="008C5C70"/>
    <w:rsid w:val="008E1906"/>
    <w:rsid w:val="008E6F8C"/>
    <w:rsid w:val="009148F0"/>
    <w:rsid w:val="0091684C"/>
    <w:rsid w:val="00923FAD"/>
    <w:rsid w:val="00924D34"/>
    <w:rsid w:val="00933828"/>
    <w:rsid w:val="0094448D"/>
    <w:rsid w:val="009501E0"/>
    <w:rsid w:val="009535E2"/>
    <w:rsid w:val="00977E48"/>
    <w:rsid w:val="009A1A42"/>
    <w:rsid w:val="009A4767"/>
    <w:rsid w:val="009A7ED0"/>
    <w:rsid w:val="009B1D85"/>
    <w:rsid w:val="009B4A5C"/>
    <w:rsid w:val="009C1EEB"/>
    <w:rsid w:val="009C6279"/>
    <w:rsid w:val="009D00AE"/>
    <w:rsid w:val="009D5142"/>
    <w:rsid w:val="009E0D38"/>
    <w:rsid w:val="00A02C1E"/>
    <w:rsid w:val="00A15152"/>
    <w:rsid w:val="00A16AAF"/>
    <w:rsid w:val="00A36F84"/>
    <w:rsid w:val="00A43CE4"/>
    <w:rsid w:val="00A44F8B"/>
    <w:rsid w:val="00A477F4"/>
    <w:rsid w:val="00A50451"/>
    <w:rsid w:val="00A64704"/>
    <w:rsid w:val="00A66943"/>
    <w:rsid w:val="00A748CD"/>
    <w:rsid w:val="00A83D83"/>
    <w:rsid w:val="00A85504"/>
    <w:rsid w:val="00A90851"/>
    <w:rsid w:val="00AA7408"/>
    <w:rsid w:val="00AB5491"/>
    <w:rsid w:val="00B063D2"/>
    <w:rsid w:val="00B11D32"/>
    <w:rsid w:val="00B1311A"/>
    <w:rsid w:val="00B17D41"/>
    <w:rsid w:val="00B308C3"/>
    <w:rsid w:val="00B36E97"/>
    <w:rsid w:val="00B375BA"/>
    <w:rsid w:val="00B41FCA"/>
    <w:rsid w:val="00B50523"/>
    <w:rsid w:val="00B55589"/>
    <w:rsid w:val="00B77797"/>
    <w:rsid w:val="00B82E63"/>
    <w:rsid w:val="00B864E4"/>
    <w:rsid w:val="00B90652"/>
    <w:rsid w:val="00B97972"/>
    <w:rsid w:val="00BA1D64"/>
    <w:rsid w:val="00BB1812"/>
    <w:rsid w:val="00BB38FE"/>
    <w:rsid w:val="00BB7C47"/>
    <w:rsid w:val="00BC0BBC"/>
    <w:rsid w:val="00BC4685"/>
    <w:rsid w:val="00BD3826"/>
    <w:rsid w:val="00BD4015"/>
    <w:rsid w:val="00BD5A8F"/>
    <w:rsid w:val="00BE7C98"/>
    <w:rsid w:val="00BF0E5A"/>
    <w:rsid w:val="00C01264"/>
    <w:rsid w:val="00C059CD"/>
    <w:rsid w:val="00C0742F"/>
    <w:rsid w:val="00C208D9"/>
    <w:rsid w:val="00C3473D"/>
    <w:rsid w:val="00C34ED5"/>
    <w:rsid w:val="00C4062D"/>
    <w:rsid w:val="00C436A4"/>
    <w:rsid w:val="00C57C75"/>
    <w:rsid w:val="00C61CF9"/>
    <w:rsid w:val="00C637D5"/>
    <w:rsid w:val="00C731B8"/>
    <w:rsid w:val="00C76DDD"/>
    <w:rsid w:val="00C8243C"/>
    <w:rsid w:val="00CA0832"/>
    <w:rsid w:val="00CC3D4C"/>
    <w:rsid w:val="00CE0FC8"/>
    <w:rsid w:val="00CF1F8B"/>
    <w:rsid w:val="00CF5840"/>
    <w:rsid w:val="00D00EFB"/>
    <w:rsid w:val="00D06430"/>
    <w:rsid w:val="00D219BF"/>
    <w:rsid w:val="00D36C82"/>
    <w:rsid w:val="00D438D5"/>
    <w:rsid w:val="00D458E3"/>
    <w:rsid w:val="00D474D0"/>
    <w:rsid w:val="00D61B0E"/>
    <w:rsid w:val="00D738CC"/>
    <w:rsid w:val="00D93F0C"/>
    <w:rsid w:val="00DA2AF0"/>
    <w:rsid w:val="00DC52E5"/>
    <w:rsid w:val="00DD6F83"/>
    <w:rsid w:val="00DE4466"/>
    <w:rsid w:val="00DE4DBF"/>
    <w:rsid w:val="00DF32F6"/>
    <w:rsid w:val="00E00200"/>
    <w:rsid w:val="00E12EF0"/>
    <w:rsid w:val="00E1407E"/>
    <w:rsid w:val="00E20637"/>
    <w:rsid w:val="00E2684D"/>
    <w:rsid w:val="00E31DE7"/>
    <w:rsid w:val="00E4623A"/>
    <w:rsid w:val="00E53776"/>
    <w:rsid w:val="00E56F54"/>
    <w:rsid w:val="00E62B87"/>
    <w:rsid w:val="00E63D8A"/>
    <w:rsid w:val="00E67602"/>
    <w:rsid w:val="00E7068C"/>
    <w:rsid w:val="00E73323"/>
    <w:rsid w:val="00E77644"/>
    <w:rsid w:val="00E811A2"/>
    <w:rsid w:val="00E94F2A"/>
    <w:rsid w:val="00E954E2"/>
    <w:rsid w:val="00EA1C0D"/>
    <w:rsid w:val="00ED5A1E"/>
    <w:rsid w:val="00ED6457"/>
    <w:rsid w:val="00ED6CF2"/>
    <w:rsid w:val="00EF10A2"/>
    <w:rsid w:val="00F20CDB"/>
    <w:rsid w:val="00F24227"/>
    <w:rsid w:val="00F42344"/>
    <w:rsid w:val="00F43DAA"/>
    <w:rsid w:val="00F82D65"/>
    <w:rsid w:val="00F903A1"/>
    <w:rsid w:val="00F93503"/>
    <w:rsid w:val="00FC280F"/>
    <w:rsid w:val="00FC6ECA"/>
    <w:rsid w:val="00FD64F1"/>
    <w:rsid w:val="00FE0F6C"/>
    <w:rsid w:val="00FE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0D3078"/>
  <w15:docId w15:val="{7F088B2C-4728-4DEC-9364-D9BAB12EB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ConsPlusNormal">
    <w:name w:val="ConsPlusNormal"/>
    <w:rsid w:val="003804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409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09A5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26170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6170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61709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6170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61709"/>
    <w:rPr>
      <w:rFonts w:ascii="Times New Roman" w:eastAsia="Times New Roman" w:hAnsi="Times New Roman" w:cs="Calibri"/>
      <w:b/>
      <w:bCs/>
      <w:sz w:val="20"/>
      <w:szCs w:val="20"/>
    </w:rPr>
  </w:style>
  <w:style w:type="paragraph" w:styleId="af0">
    <w:name w:val="Revision"/>
    <w:hidden/>
    <w:uiPriority w:val="99"/>
    <w:semiHidden/>
    <w:rsid w:val="00AB5491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paragraph" w:customStyle="1" w:styleId="af1">
    <w:name w:val="Нормальный"/>
    <w:rsid w:val="001260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8"/>
      <w:szCs w:val="28"/>
      <w:lang w:eastAsia="ru-RU"/>
    </w:rPr>
  </w:style>
  <w:style w:type="paragraph" w:styleId="af2">
    <w:name w:val="Normal (Web)"/>
    <w:basedOn w:val="a"/>
    <w:uiPriority w:val="99"/>
    <w:unhideWhenUsed/>
    <w:rsid w:val="000E5D34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4.xml><?xml version="1.0" encoding="utf-8"?>
<ds:datastoreItem xmlns:ds="http://schemas.openxmlformats.org/officeDocument/2006/customXml" ds:itemID="{A24B82F8-6E05-480F-803C-A76F79CCA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Матвеева Мария Сергеевна</cp:lastModifiedBy>
  <cp:revision>2</cp:revision>
  <cp:lastPrinted>2024-03-05T11:29:00Z</cp:lastPrinted>
  <dcterms:created xsi:type="dcterms:W3CDTF">2024-03-06T08:05:00Z</dcterms:created>
  <dcterms:modified xsi:type="dcterms:W3CDTF">2024-03-06T08:05:00Z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отдельные постановления Правительства области</vt:lpwstr>
  </property>
  <property fmtid="{D5CDD505-2E9C-101B-9397-08002B2CF9AE}" pid="6" name="INSTALL_ID">
    <vt:lpwstr>34115</vt:lpwstr>
  </property>
</Properties>
</file>